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46804E8B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034080">
        <w:rPr>
          <w:rFonts w:cs="Arial"/>
          <w:b/>
          <w:color w:val="2F5496" w:themeColor="accent5" w:themeShade="BF"/>
          <w:sz w:val="36"/>
          <w:szCs w:val="32"/>
        </w:rPr>
        <w:t>Guia XML - Mensagem CC426A v1.2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3FE61FAF" w:rsidR="001703D5" w:rsidRPr="009F10B7" w:rsidRDefault="00DE6830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Notificação do Registo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6B203243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5479A7">
        <w:rPr>
          <w:rFonts w:cs="Arial"/>
          <w:color w:val="2F5496" w:themeColor="accent5" w:themeShade="BF"/>
          <w:sz w:val="36"/>
          <w:szCs w:val="40"/>
        </w:rPr>
        <w:t>01-12-2023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2056B2" w:rsidP="00B25815">
            <w:pPr>
              <w:spacing w:after="0"/>
            </w:pPr>
            <w:r>
              <w:fldChar w:fldCharType="begin"/>
            </w:r>
            <w:r>
              <w:instrText xml:space="preserve"> DOCPROPERTY Class \* CHARFORMAT 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36C00EC7" w:rsidR="006A2AFC" w:rsidRDefault="005479A7" w:rsidP="004323E3">
            <w:pPr>
              <w:spacing w:after="0"/>
            </w:pPr>
            <w:r>
              <w:t>1.2</w:t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48FB751E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2056B2" w:rsidRDefault="00CE079E" w:rsidP="00CD2421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 w:rsidRPr="002056B2">
              <w:rPr>
                <w:rFonts w:cs="Arial"/>
                <w:bCs/>
                <w:color w:val="000000" w:themeColor="text1"/>
                <w:sz w:val="18"/>
                <w:szCs w:val="16"/>
              </w:rPr>
              <w:t>1.0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10A0C295" w:rsidR="00CE079E" w:rsidRPr="004176AD" w:rsidRDefault="00631B79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01.07.2022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784CB774" w:rsidR="00CE079E" w:rsidRPr="002056B2" w:rsidRDefault="00175FDB" w:rsidP="00CD2421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 w:rsidRPr="002056B2">
              <w:rPr>
                <w:rFonts w:cs="Arial"/>
                <w:bCs/>
                <w:color w:val="000000" w:themeColor="text1"/>
                <w:sz w:val="18"/>
                <w:szCs w:val="16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6A3F3C2A" w:rsidR="00CE079E" w:rsidRPr="004176AD" w:rsidRDefault="00631B79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065AD90B" w14:textId="77777777" w:rsidR="00175FDB" w:rsidRPr="00175FDB" w:rsidRDefault="00175FDB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75FDB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66453FC7" w14:textId="79A4092D" w:rsidR="00175FDB" w:rsidRPr="00175FDB" w:rsidRDefault="00082FBF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175FDB" w:rsidRPr="00175FDB">
              <w:rPr>
                <w:rFonts w:cs="Arial"/>
                <w:color w:val="000000" w:themeColor="text1"/>
                <w:sz w:val="18"/>
              </w:rPr>
              <w:t>ED 17 10 000 000 - Estância aduaneira de supervisão/controlo: de 'O' para 'C'.</w:t>
            </w:r>
          </w:p>
          <w:p w14:paraId="09ACABC2" w14:textId="77777777" w:rsidR="00175FDB" w:rsidRPr="00175FDB" w:rsidRDefault="00175FDB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4045EB9F" w14:textId="77777777" w:rsidR="00175FDB" w:rsidRPr="00175FDB" w:rsidRDefault="00175FDB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75FDB">
              <w:rPr>
                <w:rFonts w:cs="Arial"/>
                <w:color w:val="000000" w:themeColor="text1"/>
                <w:sz w:val="18"/>
              </w:rPr>
              <w:t>Alteração realizada à descrição do ED no 'GRUPOS E DADOS':"</w:t>
            </w:r>
          </w:p>
          <w:p w14:paraId="556D0ACD" w14:textId="673EBCF4" w:rsidR="00175FDB" w:rsidRPr="00175FDB" w:rsidRDefault="00082FBF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proofErr w:type="gramStart"/>
            <w:r w:rsidR="00175FDB" w:rsidRPr="00175FDB">
              <w:rPr>
                <w:rFonts w:cs="Arial"/>
                <w:color w:val="000000" w:themeColor="text1"/>
                <w:sz w:val="18"/>
              </w:rPr>
              <w:t>de</w:t>
            </w:r>
            <w:proofErr w:type="gramEnd"/>
            <w:r w:rsidR="00175FDB" w:rsidRPr="00175FDB">
              <w:rPr>
                <w:rFonts w:cs="Arial"/>
                <w:color w:val="000000" w:themeColor="text1"/>
                <w:sz w:val="18"/>
              </w:rPr>
              <w:t xml:space="preserve"> 'Data e Hora de Registo' para 'Data e hora de registo'.</w:t>
            </w:r>
          </w:p>
          <w:p w14:paraId="534444B8" w14:textId="77777777" w:rsidR="00175FDB" w:rsidRPr="00175FDB" w:rsidRDefault="00175FDB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D0D3669" w14:textId="77777777" w:rsidR="00175FDB" w:rsidRPr="00175FDB" w:rsidRDefault="00175FDB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75FDB">
              <w:rPr>
                <w:rFonts w:cs="Arial"/>
                <w:color w:val="000000" w:themeColor="text1"/>
                <w:sz w:val="18"/>
              </w:rPr>
              <w:t>Código de ED corrigido referente ao Declarante:</w:t>
            </w:r>
          </w:p>
          <w:p w14:paraId="7EED45BD" w14:textId="77777777" w:rsidR="00175FDB" w:rsidRPr="00175FDB" w:rsidRDefault="00175FDB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75FDB">
              <w:rPr>
                <w:rFonts w:cs="Arial"/>
                <w:color w:val="000000" w:themeColor="text1"/>
                <w:sz w:val="18"/>
              </w:rPr>
              <w:t xml:space="preserve">Número de identificação: de 13 05 016 000 para 13 05 017 000 </w:t>
            </w:r>
          </w:p>
          <w:p w14:paraId="3541E1D8" w14:textId="4E1DD637" w:rsidR="00CE079E" w:rsidRPr="004176AD" w:rsidRDefault="00175FDB" w:rsidP="00175FDB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75FDB">
              <w:rPr>
                <w:rFonts w:cs="Arial"/>
                <w:color w:val="000000" w:themeColor="text1"/>
                <w:sz w:val="18"/>
              </w:rPr>
              <w:t xml:space="preserve">Nome:                    </w:t>
            </w:r>
            <w:r w:rsidR="0087216F">
              <w:rPr>
                <w:rFonts w:cs="Arial"/>
                <w:color w:val="000000" w:themeColor="text1"/>
                <w:sz w:val="18"/>
              </w:rPr>
              <w:t xml:space="preserve">          </w:t>
            </w:r>
            <w:r w:rsidRPr="00175FDB">
              <w:rPr>
                <w:rFonts w:cs="Arial"/>
                <w:color w:val="000000" w:themeColor="text1"/>
                <w:sz w:val="18"/>
              </w:rPr>
              <w:t>de 13 05 017 000 para 13 05 016 000</w:t>
            </w:r>
          </w:p>
        </w:tc>
      </w:tr>
      <w:tr w:rsidR="00CE079E" w:rsidRPr="004176AD" w14:paraId="0C9B4901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1AA01B13" w:rsidR="00CE079E" w:rsidRPr="002056B2" w:rsidRDefault="00E111AA" w:rsidP="00CD2421">
            <w:pPr>
              <w:spacing w:after="0"/>
              <w:rPr>
                <w:rFonts w:cs="Arial"/>
                <w:bCs/>
                <w:color w:val="000000" w:themeColor="text1"/>
                <w:sz w:val="18"/>
                <w:szCs w:val="16"/>
              </w:rPr>
            </w:pPr>
            <w:r w:rsidRPr="002056B2">
              <w:rPr>
                <w:rFonts w:cs="Arial"/>
                <w:bCs/>
                <w:color w:val="000000" w:themeColor="text1"/>
                <w:sz w:val="18"/>
                <w:szCs w:val="16"/>
              </w:rPr>
              <w:t>1.2</w:t>
            </w: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5ADBC4C" w:rsidR="00CE079E" w:rsidRPr="004176AD" w:rsidRDefault="001A7085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01.12.2023</w:t>
            </w: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39F9D674" w14:textId="77777777" w:rsidR="00CE079E" w:rsidRDefault="00A74137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75FDB">
              <w:rPr>
                <w:rFonts w:cs="Arial"/>
                <w:color w:val="000000" w:themeColor="text1"/>
                <w:sz w:val="18"/>
              </w:rPr>
              <w:t>Obrigatoriedade (OCF) alterada</w:t>
            </w:r>
          </w:p>
          <w:p w14:paraId="5503C4A1" w14:textId="482CDB29" w:rsidR="00A74137" w:rsidRPr="004176AD" w:rsidRDefault="00A74137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DB2E2B">
              <w:rPr>
                <w:rFonts w:cs="Arial"/>
                <w:color w:val="000000" w:themeColor="text1"/>
                <w:sz w:val="18"/>
              </w:rPr>
              <w:t>ED</w:t>
            </w:r>
            <w:r w:rsidR="00DB2E2B" w:rsidRPr="00DB2E2B">
              <w:rPr>
                <w:rFonts w:cs="Arial"/>
                <w:color w:val="000000" w:themeColor="text1"/>
                <w:sz w:val="18"/>
              </w:rPr>
              <w:t xml:space="preserve"> '</w:t>
            </w:r>
            <w:proofErr w:type="gramStart"/>
            <w:r w:rsidR="00DB2E2B" w:rsidRPr="00DB2E2B">
              <w:rPr>
                <w:rFonts w:cs="Arial"/>
                <w:color w:val="000000" w:themeColor="text1"/>
                <w:sz w:val="18"/>
              </w:rPr>
              <w:t>Data limite</w:t>
            </w:r>
            <w:proofErr w:type="gramEnd"/>
            <w:r w:rsidR="00DB2E2B" w:rsidRPr="00DB2E2B">
              <w:rPr>
                <w:rFonts w:cs="Arial"/>
                <w:color w:val="000000" w:themeColor="text1"/>
                <w:sz w:val="18"/>
              </w:rPr>
              <w:t xml:space="preserve"> para apresentação das mercadorias' </w:t>
            </w:r>
            <w:r w:rsidR="00E111AA">
              <w:rPr>
                <w:rFonts w:cs="Arial"/>
                <w:color w:val="000000" w:themeColor="text1"/>
                <w:sz w:val="18"/>
              </w:rPr>
              <w:t xml:space="preserve">: de </w:t>
            </w:r>
            <w:r w:rsidR="00DB2E2B" w:rsidRPr="00DB2E2B">
              <w:rPr>
                <w:rFonts w:cs="Arial"/>
                <w:color w:val="000000" w:themeColor="text1"/>
                <w:sz w:val="18"/>
              </w:rPr>
              <w:t>O para C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3CA9BCA1" w14:textId="77777777" w:rsidR="00CE079E" w:rsidRDefault="00CE079E" w:rsidP="00CE079E">
      <w:pPr>
        <w:jc w:val="center"/>
        <w:rPr>
          <w:color w:val="000000" w:themeColor="text1"/>
        </w:rPr>
      </w:pPr>
    </w:p>
    <w:p w14:paraId="56B63611" w14:textId="77777777" w:rsidR="00CE079E" w:rsidRDefault="00CE079E" w:rsidP="00CE079E">
      <w:pPr>
        <w:jc w:val="center"/>
        <w:rPr>
          <w:color w:val="000000" w:themeColor="text1"/>
        </w:rPr>
      </w:pPr>
    </w:p>
    <w:p w14:paraId="27451241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5EA86C68" w14:textId="55AF270C" w:rsidR="00631B79" w:rsidRDefault="00107319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8404060" w:history="1">
            <w:r w:rsidR="00631B79" w:rsidRPr="006E0DE0">
              <w:rPr>
                <w:rStyle w:val="Hiperligao"/>
                <w:noProof/>
              </w:rPr>
              <w:t>1.</w:t>
            </w:r>
            <w:r w:rsidR="00631B79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631B79" w:rsidRPr="006E0DE0">
              <w:rPr>
                <w:rStyle w:val="Hiperligao"/>
                <w:noProof/>
              </w:rPr>
              <w:t>CC426A - Notificação do Registo – Mapeamento da Mensagem de Notificação do Registo</w:t>
            </w:r>
            <w:r w:rsidR="00631B79">
              <w:rPr>
                <w:noProof/>
                <w:webHidden/>
              </w:rPr>
              <w:tab/>
            </w:r>
            <w:r w:rsidR="00631B79">
              <w:rPr>
                <w:noProof/>
                <w:webHidden/>
              </w:rPr>
              <w:fldChar w:fldCharType="begin"/>
            </w:r>
            <w:r w:rsidR="00631B79">
              <w:rPr>
                <w:noProof/>
                <w:webHidden/>
              </w:rPr>
              <w:instrText xml:space="preserve"> PAGEREF _Toc128404060 \h </w:instrText>
            </w:r>
            <w:r w:rsidR="00631B79">
              <w:rPr>
                <w:noProof/>
                <w:webHidden/>
              </w:rPr>
            </w:r>
            <w:r w:rsidR="00631B79">
              <w:rPr>
                <w:noProof/>
                <w:webHidden/>
              </w:rPr>
              <w:fldChar w:fldCharType="separate"/>
            </w:r>
            <w:r w:rsidR="00631B79">
              <w:rPr>
                <w:noProof/>
                <w:webHidden/>
              </w:rPr>
              <w:t>4</w:t>
            </w:r>
            <w:r w:rsidR="00631B79">
              <w:rPr>
                <w:noProof/>
                <w:webHidden/>
              </w:rPr>
              <w:fldChar w:fldCharType="end"/>
            </w:r>
          </w:hyperlink>
        </w:p>
        <w:p w14:paraId="7E53CD09" w14:textId="12F02914" w:rsidR="00631B79" w:rsidRDefault="002056B2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8404061" w:history="1">
            <w:r w:rsidR="00631B79" w:rsidRPr="006E0DE0">
              <w:rPr>
                <w:rStyle w:val="Hiperligao"/>
                <w:noProof/>
              </w:rPr>
              <w:t>2.</w:t>
            </w:r>
            <w:r w:rsidR="00631B79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631B79" w:rsidRPr="006E0DE0">
              <w:rPr>
                <w:rStyle w:val="Hiperligao"/>
                <w:noProof/>
              </w:rPr>
              <w:t>Legenda</w:t>
            </w:r>
            <w:r w:rsidR="00631B79">
              <w:rPr>
                <w:noProof/>
                <w:webHidden/>
              </w:rPr>
              <w:tab/>
            </w:r>
            <w:r w:rsidR="00631B79">
              <w:rPr>
                <w:noProof/>
                <w:webHidden/>
              </w:rPr>
              <w:fldChar w:fldCharType="begin"/>
            </w:r>
            <w:r w:rsidR="00631B79">
              <w:rPr>
                <w:noProof/>
                <w:webHidden/>
              </w:rPr>
              <w:instrText xml:space="preserve"> PAGEREF _Toc128404061 \h </w:instrText>
            </w:r>
            <w:r w:rsidR="00631B79">
              <w:rPr>
                <w:noProof/>
                <w:webHidden/>
              </w:rPr>
            </w:r>
            <w:r w:rsidR="00631B79">
              <w:rPr>
                <w:noProof/>
                <w:webHidden/>
              </w:rPr>
              <w:fldChar w:fldCharType="separate"/>
            </w:r>
            <w:r w:rsidR="00631B79">
              <w:rPr>
                <w:noProof/>
                <w:webHidden/>
              </w:rPr>
              <w:t>6</w:t>
            </w:r>
            <w:r w:rsidR="00631B79">
              <w:rPr>
                <w:noProof/>
                <w:webHidden/>
              </w:rPr>
              <w:fldChar w:fldCharType="end"/>
            </w:r>
          </w:hyperlink>
        </w:p>
        <w:p w14:paraId="78C582F1" w14:textId="6FEDCAC0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66911C22" w14:textId="77777777" w:rsidR="00631B79" w:rsidRPr="00107319" w:rsidRDefault="00631B79" w:rsidP="00631B79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3A7DBACF" w14:textId="16D65C08" w:rsidR="00631B79" w:rsidRDefault="00631B79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8404043" w:history="1">
        <w:r w:rsidRPr="00CF5F41">
          <w:rPr>
            <w:rStyle w:val="Hiperligao"/>
            <w:noProof/>
          </w:rPr>
          <w:t>Tabela 1 – elementos de dados da mensagem cc426a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_Toc128404043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4837CD" w14:textId="047463EE" w:rsidR="00F635D7" w:rsidRDefault="00631B79" w:rsidP="00631B79">
      <w:pPr>
        <w:tabs>
          <w:tab w:val="left" w:pos="1020"/>
        </w:tabs>
        <w:rPr>
          <w:b/>
          <w:bCs/>
          <w:smallCaps/>
          <w:noProof/>
          <w:lang w:val="en-US"/>
        </w:rPr>
      </w:pPr>
      <w:r>
        <w:rPr>
          <w:b/>
          <w:bCs/>
          <w:smallCaps/>
          <w:noProof/>
          <w:lang w:val="en-US"/>
        </w:rPr>
        <w:fldChar w:fldCharType="end"/>
      </w:r>
    </w:p>
    <w:p w14:paraId="5E484E9C" w14:textId="4CEBCCCA" w:rsidR="00631B79" w:rsidRDefault="00631B79" w:rsidP="00F635D7">
      <w:pPr>
        <w:tabs>
          <w:tab w:val="left" w:pos="1020"/>
        </w:tabs>
        <w:rPr>
          <w:b/>
          <w:bCs/>
          <w:smallCaps/>
          <w:noProof/>
          <w:lang w:val="en-US"/>
        </w:rPr>
      </w:pPr>
    </w:p>
    <w:p w14:paraId="0A266DDE" w14:textId="6176086D" w:rsidR="00631B79" w:rsidRDefault="00631B79" w:rsidP="00F635D7">
      <w:pPr>
        <w:tabs>
          <w:tab w:val="left" w:pos="1020"/>
        </w:tabs>
        <w:rPr>
          <w:b/>
          <w:bCs/>
          <w:smallCaps/>
          <w:noProof/>
          <w:lang w:val="en-US"/>
        </w:rPr>
      </w:pPr>
    </w:p>
    <w:p w14:paraId="082E35C9" w14:textId="3753FA22" w:rsidR="00631B79" w:rsidRDefault="00631B79" w:rsidP="00F635D7">
      <w:pPr>
        <w:tabs>
          <w:tab w:val="left" w:pos="1020"/>
        </w:tabs>
        <w:rPr>
          <w:b/>
          <w:bCs/>
          <w:smallCaps/>
          <w:noProof/>
          <w:lang w:val="en-US"/>
        </w:rPr>
      </w:pPr>
    </w:p>
    <w:p w14:paraId="2BAFBEF2" w14:textId="77777777" w:rsidR="00631B79" w:rsidRDefault="00631B79" w:rsidP="00F635D7">
      <w:pPr>
        <w:tabs>
          <w:tab w:val="left" w:pos="1020"/>
        </w:tabs>
        <w:rPr>
          <w:rFonts w:asciiTheme="minorHAnsi" w:eastAsia="Times New Roman" w:hAnsiTheme="minorHAnsi" w:cstheme="minorHAnsi"/>
          <w:lang w:eastAsia="pt-PT"/>
        </w:rPr>
      </w:pPr>
    </w:p>
    <w:p w14:paraId="0288C831" w14:textId="79EA930E" w:rsidR="00701B37" w:rsidRPr="00F635D7" w:rsidRDefault="00701B37" w:rsidP="00701B37">
      <w:pPr>
        <w:sectPr w:rsidR="00701B37" w:rsidRPr="00F635D7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5CD48AD3" w14:textId="77777777" w:rsidR="009C281E" w:rsidRDefault="009C281E" w:rsidP="009C281E">
      <w:pPr>
        <w:pStyle w:val="Ttulo1"/>
        <w:numPr>
          <w:ilvl w:val="0"/>
          <w:numId w:val="34"/>
        </w:numPr>
        <w:tabs>
          <w:tab w:val="clear" w:pos="720"/>
        </w:tabs>
        <w:ind w:left="432" w:hanging="432"/>
      </w:pPr>
      <w:bookmarkStart w:id="0" w:name="_Toc107240449"/>
      <w:bookmarkStart w:id="1" w:name="_Toc128404060"/>
      <w:r>
        <w:lastRenderedPageBreak/>
        <w:t>CC426A - Notificação do Registo – Mapeamento da Mensagem de Notificação do Registo</w:t>
      </w:r>
      <w:bookmarkEnd w:id="0"/>
      <w:bookmarkEnd w:id="1"/>
      <w:r>
        <w:t xml:space="preserve"> </w:t>
      </w:r>
    </w:p>
    <w:p w14:paraId="50B44BD0" w14:textId="77777777" w:rsidR="00497C18" w:rsidRDefault="00497C18" w:rsidP="00497C18"/>
    <w:p w14:paraId="6C06D2A4" w14:textId="77777777" w:rsidR="00FC6288" w:rsidRDefault="00FC6288" w:rsidP="00FC6288">
      <w:r>
        <w:t>Mensagem para notificação do Registo da Declaração no sistema da Autoridade Aduaneira: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3"/>
        <w:gridCol w:w="3695"/>
        <w:gridCol w:w="618"/>
        <w:gridCol w:w="745"/>
        <w:gridCol w:w="3899"/>
        <w:gridCol w:w="2337"/>
        <w:gridCol w:w="414"/>
      </w:tblGrid>
      <w:tr w:rsidR="00B5325D" w:rsidRPr="009C211A" w14:paraId="5B8009BE" w14:textId="77777777" w:rsidTr="00631B79">
        <w:trPr>
          <w:trHeight w:val="709"/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81B8FC4" w14:textId="77777777" w:rsidR="00B5325D" w:rsidRPr="009C211A" w:rsidRDefault="00B5325D" w:rsidP="00DE3492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46703CE" w14:textId="77777777" w:rsidR="00B5325D" w:rsidRPr="009C211A" w:rsidRDefault="00B5325D" w:rsidP="00DE3492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9C211A">
              <w:rPr>
                <w:b/>
                <w:snapToGrid w:val="0"/>
                <w:color w:val="FFFFFF" w:themeColor="background1"/>
              </w:rPr>
              <w:t>GRUPOS E DADOS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F09D91E" w14:textId="77777777" w:rsidR="00B5325D" w:rsidRPr="009C211A" w:rsidRDefault="00B5325D" w:rsidP="00DE3492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9C211A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7DB214D" w14:textId="77777777" w:rsidR="00B5325D" w:rsidRPr="009C211A" w:rsidRDefault="00B5325D" w:rsidP="00DE3492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9C211A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C9952CD" w14:textId="77777777" w:rsidR="00B5325D" w:rsidRPr="009C211A" w:rsidRDefault="00B5325D" w:rsidP="00DE3492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9C211A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10A556B" w14:textId="77777777" w:rsidR="00B5325D" w:rsidRPr="009C211A" w:rsidRDefault="00B5325D" w:rsidP="00DE3492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9C211A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47BC6A2" w14:textId="77777777" w:rsidR="00B5325D" w:rsidRPr="009C211A" w:rsidRDefault="00B5325D" w:rsidP="00DE3492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9C211A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B5325D" w14:paraId="488F1B15" w14:textId="77777777" w:rsidTr="00631B79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02B682" w14:textId="77777777" w:rsidR="00B5325D" w:rsidRDefault="00B5325D" w:rsidP="00DE3492">
            <w:pPr>
              <w:rPr>
                <w:b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07610" w14:textId="77777777" w:rsidR="00B5325D" w:rsidRDefault="00B5325D" w:rsidP="00DE3492">
            <w:r>
              <w:rPr>
                <w:b/>
                <w:bCs/>
                <w:snapToGrid w:val="0"/>
                <w:color w:val="0000FF"/>
              </w:rPr>
              <w:t>CC426A</w:t>
            </w:r>
            <w:r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E1FAD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F1FDD9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A44B0B" w14:textId="77777777" w:rsidR="00B5325D" w:rsidRDefault="00B5325D" w:rsidP="00DE3492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&lt;CC426A&gt;</w:t>
            </w:r>
            <w: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DFBD57" w14:textId="77777777" w:rsidR="00B5325D" w:rsidRDefault="00B5325D" w:rsidP="00DE3492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F6C00" w14:textId="77777777" w:rsidR="00B5325D" w:rsidRDefault="00B5325D" w:rsidP="00DE3492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B5325D" w14:paraId="149ABE7D" w14:textId="77777777" w:rsidTr="00631B79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0EE1BA" w14:textId="77777777" w:rsidR="00B5325D" w:rsidRDefault="00B5325D" w:rsidP="00DE3492"/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66208" w14:textId="77777777" w:rsidR="00B5325D" w:rsidRDefault="00B5325D" w:rsidP="00DE3492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1B8EFF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49880F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F55C7F" w14:textId="77777777" w:rsidR="00B5325D" w:rsidRDefault="00B5325D" w:rsidP="00DE3492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messageHeader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EA650D" w14:textId="77777777" w:rsidR="00B5325D" w:rsidRDefault="00B5325D" w:rsidP="00DE3492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3399A9" w14:textId="77777777" w:rsidR="00B5325D" w:rsidRDefault="00B5325D" w:rsidP="00DE3492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5325D" w14:paraId="7FF8AA43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A8FF0" w14:textId="77777777" w:rsidR="00B5325D" w:rsidRDefault="00B5325D" w:rsidP="00DE3492"/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0AB73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CA2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53B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4C53B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From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3862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DA2C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5A54BE31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DC35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48724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zCs w:val="24"/>
              </w:rPr>
              <w:t>Receptor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1382A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5829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6D983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4E68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3C11F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2595C5CB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486E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44348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F826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DACDC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D52B6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SendingDateAndTime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BAFA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3DEC3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59A6A7D7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C63F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F665B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A7C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5067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5296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3629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8B6D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480DFAA7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DBBD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7CC6F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91F2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BFAA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EB2EC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MessageType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30397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D9B5B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41BC0D17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B79A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16E1C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9CF82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95EE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A4ED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CorrelationID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ED4A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91DE0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405BC0F6" w14:textId="77777777" w:rsidTr="00631B79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4F08CA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11AA2" w14:textId="77777777" w:rsidR="00B5325D" w:rsidRDefault="00B5325D" w:rsidP="00DE3492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3765E3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4C6F4F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5717BC" w14:textId="77777777" w:rsidR="00B5325D" w:rsidRDefault="00B5325D" w:rsidP="00DE3492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ImportOperation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3643FD" w14:textId="77777777" w:rsidR="00B5325D" w:rsidRDefault="00B5325D" w:rsidP="00DE3492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B1FB2" w14:textId="77777777" w:rsidR="00B5325D" w:rsidRDefault="00B5325D" w:rsidP="00DE3492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5325D" w14:paraId="309051CE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7A48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D89F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3C00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CFF3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4722C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 w:rsidRPr="00DB57ED">
              <w:rPr>
                <w:b/>
                <w:bCs/>
                <w:snapToGrid w:val="0"/>
                <w:szCs w:val="24"/>
              </w:rPr>
              <w:t>importCustomsOffice</w:t>
            </w:r>
            <w:proofErr w:type="spellEnd"/>
            <w:r w:rsidRPr="00DB57ED"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D41B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ECA5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00E5CA21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19D6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03F5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7FFC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9FF2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FA2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ADF2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261C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1BD60471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8122F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E3F69" w14:textId="77777777" w:rsidR="00B5325D" w:rsidRPr="009E2BC6" w:rsidRDefault="00B5325D" w:rsidP="00DE3492">
            <w:pPr>
              <w:rPr>
                <w:b/>
                <w:bCs/>
                <w:color w:val="000000"/>
                <w:szCs w:val="24"/>
              </w:rPr>
            </w:pPr>
            <w:r w:rsidRPr="009E2BC6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762D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6211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413D6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customsRegistrationNumber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B8E1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7C29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51FD008C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52AD4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907AB" w14:textId="77777777" w:rsidR="00B5325D" w:rsidRPr="009E2BC6" w:rsidRDefault="00B5325D" w:rsidP="00DE3492">
            <w:pPr>
              <w:rPr>
                <w:b/>
                <w:bCs/>
                <w:color w:val="000000"/>
              </w:rPr>
            </w:pPr>
            <w:r w:rsidRPr="59340CD0">
              <w:rPr>
                <w:b/>
                <w:bCs/>
                <w:color w:val="000000" w:themeColor="text1"/>
              </w:rPr>
              <w:t>Data e hora de registo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80051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0EB0F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66ACE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declarationRegistrationDateAndTime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17D5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2CA9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16A96CC1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DAB1" w14:textId="77777777" w:rsidR="00B5325D" w:rsidRDefault="00B5325D" w:rsidP="00DE3492">
            <w:pPr>
              <w:rPr>
                <w:color w:val="000000"/>
                <w:szCs w:val="24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9E5B" w14:textId="77777777" w:rsidR="00B5325D" w:rsidRPr="009E2BC6" w:rsidRDefault="00B5325D" w:rsidP="00DE3492">
            <w:pPr>
              <w:rPr>
                <w:b/>
                <w:bCs/>
                <w:color w:val="000000"/>
                <w:szCs w:val="24"/>
              </w:rPr>
            </w:pPr>
            <w:proofErr w:type="gramStart"/>
            <w:r w:rsidRPr="009E2BC6">
              <w:rPr>
                <w:b/>
                <w:bCs/>
                <w:color w:val="000000"/>
                <w:szCs w:val="24"/>
              </w:rPr>
              <w:t>Data limite</w:t>
            </w:r>
            <w:proofErr w:type="gramEnd"/>
            <w:r w:rsidRPr="009E2BC6">
              <w:rPr>
                <w:b/>
                <w:bCs/>
                <w:color w:val="000000"/>
                <w:szCs w:val="24"/>
              </w:rPr>
              <w:t xml:space="preserve"> para apresentação das mercadorias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CBD3" w14:textId="490AE81F" w:rsidR="00B5325D" w:rsidRDefault="00F46249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0B0F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1B23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presentationNotificationDueDate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DBA5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F8D2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594EC61A" w14:textId="77777777" w:rsidTr="00631B79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BDE121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72B7F6" w14:textId="77777777" w:rsidR="00B5325D" w:rsidRPr="009E2BC6" w:rsidRDefault="00B5325D" w:rsidP="00DE3492">
            <w:r w:rsidRPr="009E2BC6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9E2BC6"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080D58" w14:textId="77777777" w:rsidR="00B5325D" w:rsidRDefault="00B5325D" w:rsidP="00DE3492">
            <w:pPr>
              <w:jc w:val="center"/>
            </w:pPr>
            <w:r w:rsidRPr="000C1E26">
              <w:rPr>
                <w:snapToGrid w:val="0"/>
                <w:color w:val="0000FF"/>
              </w:rPr>
              <w:t xml:space="preserve">C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F4AC8E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8C9748" w14:textId="77777777" w:rsidR="00B5325D" w:rsidRDefault="00B5325D" w:rsidP="00DE3492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SupervisingCustomsOffice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47AE0" w14:textId="77777777" w:rsidR="00B5325D" w:rsidRDefault="00B5325D" w:rsidP="00DE3492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AB56D" w14:textId="77777777" w:rsidR="00B5325D" w:rsidRDefault="00B5325D" w:rsidP="00DE3492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5325D" w14:paraId="78A4FA63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B36E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17 10 001 000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A5096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6B39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56BA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4026D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referenceNumber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D5F4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E0FD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7656ECE0" w14:textId="77777777" w:rsidTr="00631B79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2695CF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E0B21" w14:textId="77777777" w:rsidR="00B5325D" w:rsidRDefault="00B5325D" w:rsidP="00DE3492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0DBE3E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480E69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DD3B2" w14:textId="77777777" w:rsidR="00B5325D" w:rsidRDefault="00B5325D" w:rsidP="00DE3492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Declarant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8F2FC0" w14:textId="77777777" w:rsidR="00B5325D" w:rsidRDefault="00B5325D" w:rsidP="00DE3492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27BBA9" w14:textId="77777777" w:rsidR="00B5325D" w:rsidRDefault="00B5325D" w:rsidP="00DE3492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5325D" w14:paraId="08BA9926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A4D33" w14:textId="77777777" w:rsidR="00B5325D" w:rsidRDefault="00B5325D" w:rsidP="00DE349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993D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6871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A8222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F05FB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276E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781B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28C800A8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20BA9" w14:textId="77777777" w:rsidR="00B5325D" w:rsidRDefault="00B5325D" w:rsidP="00DE349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4FD2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2E31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CDDD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7CBD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name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3641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1C0E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6EC88926" w14:textId="77777777" w:rsidTr="00631B79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DF005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7DB221" w14:textId="77777777" w:rsidR="00B5325D" w:rsidRDefault="00B5325D" w:rsidP="00DE3492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276C4F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3081E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B0C37" w14:textId="77777777" w:rsidR="00B5325D" w:rsidRDefault="00B5325D" w:rsidP="00DE3492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Address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05EFD" w14:textId="77777777" w:rsidR="00B5325D" w:rsidRDefault="00B5325D" w:rsidP="00DE3492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A8F4E9" w14:textId="77777777" w:rsidR="00B5325D" w:rsidRDefault="00B5325D" w:rsidP="00DE3492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B5325D" w14:paraId="0AFE8942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27656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27AB6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A7E2C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720BF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1327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streetAndNumber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C237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AC58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B5325D" w14:paraId="12F82E84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61EC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D7660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2F9F8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C88AB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DF69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postcode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EB070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384BD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B5325D" w14:paraId="4FDF1131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27FD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EAEE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7405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A934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EB03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city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91A0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5A888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B5325D" w14:paraId="79B09618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6FF3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8D61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E7C63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93A4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E4D4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6238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E9F1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B5325D" w14:paraId="6C83989B" w14:textId="77777777" w:rsidTr="00631B79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B04DE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766CB9" w14:textId="77777777" w:rsidR="00B5325D" w:rsidRDefault="00B5325D" w:rsidP="00DE3492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35D843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66120" w14:textId="77777777" w:rsidR="00B5325D" w:rsidRDefault="00B5325D" w:rsidP="00DE3492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8D9D9" w14:textId="77777777" w:rsidR="00B5325D" w:rsidRDefault="00B5325D" w:rsidP="00DE3492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</w:t>
            </w:r>
            <w:proofErr w:type="spellStart"/>
            <w:r>
              <w:rPr>
                <w:b/>
                <w:bCs/>
                <w:snapToGrid w:val="0"/>
                <w:color w:val="0000FF"/>
              </w:rPr>
              <w:t>Representative</w:t>
            </w:r>
            <w:proofErr w:type="spellEnd"/>
            <w:r>
              <w:rPr>
                <w:b/>
                <w:bCs/>
                <w:snapToGrid w:val="0"/>
                <w:color w:val="0000FF"/>
              </w:rPr>
              <w:t>&gt;</w:t>
            </w:r>
            <w:r>
              <w:t xml:space="preserve"> 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8A2FC7" w14:textId="77777777" w:rsidR="00B5325D" w:rsidRDefault="00B5325D" w:rsidP="00DE3492"/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7A5E1" w14:textId="77777777" w:rsidR="00B5325D" w:rsidRDefault="00B5325D" w:rsidP="00DE3492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B5325D" w14:paraId="38872916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537E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9D2E1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BCDDD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861B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8629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proofErr w:type="spellStart"/>
            <w:r>
              <w:rPr>
                <w:b/>
                <w:bCs/>
                <w:snapToGrid w:val="0"/>
                <w:szCs w:val="24"/>
              </w:rPr>
              <w:t>identificationNumber</w:t>
            </w:r>
            <w:proofErr w:type="spellEnd"/>
            <w:r>
              <w:rPr>
                <w:b/>
                <w:bCs/>
                <w:snapToGrid w:val="0"/>
                <w:szCs w:val="24"/>
              </w:rPr>
              <w:t>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5B042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7940A" w14:textId="77777777" w:rsidR="00B5325D" w:rsidRDefault="00B5325D" w:rsidP="00DE3492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B5325D" w14:paraId="28CB3F98" w14:textId="77777777" w:rsidTr="00631B79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0896" w14:textId="77777777" w:rsidR="00B5325D" w:rsidRDefault="00B5325D" w:rsidP="00DE3492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22EF" w14:textId="77777777" w:rsidR="00B5325D" w:rsidRDefault="00B5325D" w:rsidP="00DE3492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E664" w14:textId="77777777" w:rsidR="00B5325D" w:rsidRDefault="00B5325D" w:rsidP="00DE3492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73AD" w14:textId="77777777" w:rsidR="00B5325D" w:rsidRDefault="00B5325D" w:rsidP="00DE349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9CAD" w14:textId="77777777" w:rsidR="00B5325D" w:rsidRDefault="00B5325D" w:rsidP="00DE3492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50BF" w14:textId="77777777" w:rsidR="00B5325D" w:rsidRDefault="00B5325D" w:rsidP="00DE3492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87633" w14:textId="77777777" w:rsidR="00B5325D" w:rsidRDefault="00B5325D" w:rsidP="00F635D7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A3F5A64" w14:textId="21C70DFC" w:rsidR="00B5325D" w:rsidRDefault="00F635D7" w:rsidP="00F635D7">
      <w:pPr>
        <w:pStyle w:val="Legenda"/>
        <w:jc w:val="center"/>
        <w:sectPr w:rsidR="00B5325D" w:rsidSect="00351E87">
          <w:headerReference w:type="even" r:id="rId21"/>
          <w:footerReference w:type="even" r:id="rId22"/>
          <w:headerReference w:type="first" r:id="rId23"/>
          <w:footerReference w:type="first" r:id="rId24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2" w:name="_Toc127538762"/>
      <w:bookmarkStart w:id="3" w:name="_Toc128404043"/>
      <w:r>
        <w:t xml:space="preserve">Tabela </w:t>
      </w:r>
      <w:r w:rsidR="002056B2">
        <w:fldChar w:fldCharType="begin"/>
      </w:r>
      <w:r w:rsidR="002056B2">
        <w:instrText xml:space="preserve"> SEQ Tabela \* ARABIC </w:instrText>
      </w:r>
      <w:r w:rsidR="002056B2">
        <w:fldChar w:fldCharType="separate"/>
      </w:r>
      <w:r>
        <w:rPr>
          <w:noProof/>
        </w:rPr>
        <w:t>1</w:t>
      </w:r>
      <w:r w:rsidR="002056B2">
        <w:rPr>
          <w:noProof/>
        </w:rPr>
        <w:fldChar w:fldCharType="end"/>
      </w:r>
      <w:r>
        <w:t xml:space="preserve"> – elementos de dados da mensagem cc426a</w:t>
      </w:r>
      <w:bookmarkEnd w:id="2"/>
      <w:bookmarkEnd w:id="3"/>
    </w:p>
    <w:p w14:paraId="625CE23C" w14:textId="77777777" w:rsidR="00B86E26" w:rsidRPr="00C35F7D" w:rsidRDefault="00B86E26" w:rsidP="000E207A">
      <w:pPr>
        <w:pStyle w:val="Ttulo1"/>
        <w:numPr>
          <w:ilvl w:val="0"/>
          <w:numId w:val="34"/>
        </w:numPr>
        <w:tabs>
          <w:tab w:val="clear" w:pos="720"/>
        </w:tabs>
        <w:spacing w:line="360" w:lineRule="auto"/>
        <w:ind w:left="432" w:hanging="432"/>
      </w:pPr>
      <w:bookmarkStart w:id="4" w:name="_Toc107238333"/>
      <w:bookmarkStart w:id="5" w:name="_Toc128404061"/>
      <w:r w:rsidRPr="00C35F7D">
        <w:lastRenderedPageBreak/>
        <w:t>Legenda</w:t>
      </w:r>
      <w:bookmarkEnd w:id="4"/>
      <w:bookmarkEnd w:id="5"/>
    </w:p>
    <w:p w14:paraId="0C56ADE7" w14:textId="77777777" w:rsidR="00F635D7" w:rsidRDefault="00F635D7" w:rsidP="00F635D7">
      <w:pPr>
        <w:spacing w:before="120" w:after="0" w:line="360" w:lineRule="auto"/>
        <w:ind w:left="357"/>
        <w:rPr>
          <w:b/>
        </w:rPr>
      </w:pPr>
    </w:p>
    <w:p w14:paraId="4547DBAF" w14:textId="27B60125" w:rsidR="000E207A" w:rsidRDefault="000E207A" w:rsidP="000E207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70C3A6E8" w14:textId="77777777" w:rsidR="000E207A" w:rsidRPr="004E460D" w:rsidRDefault="000E207A" w:rsidP="000E207A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1CE7066C" w14:textId="77777777" w:rsidR="000E207A" w:rsidRDefault="000E207A" w:rsidP="000E207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65EE25B0" w14:textId="77777777" w:rsidR="000E207A" w:rsidRDefault="000E207A" w:rsidP="000E207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7C28C393" w14:textId="77777777" w:rsidR="000E207A" w:rsidRDefault="000E207A" w:rsidP="000E207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42E3DB28" w14:textId="77777777" w:rsidR="000E207A" w:rsidRDefault="000E207A" w:rsidP="000E207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3A5B7801" w14:textId="77777777" w:rsidR="000E207A" w:rsidRDefault="000E207A" w:rsidP="000E207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62179C79" w14:textId="77777777" w:rsidR="000E207A" w:rsidRDefault="000E207A" w:rsidP="000E207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3EDAAD31" w14:textId="77777777" w:rsidR="000E207A" w:rsidRDefault="000E207A" w:rsidP="000E207A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66330578" w14:textId="77777777" w:rsidR="000E207A" w:rsidRDefault="000E207A" w:rsidP="000E207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4E65B02C" w14:textId="77777777" w:rsidR="000E207A" w:rsidRDefault="000E207A" w:rsidP="000E207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2E24712F" w14:textId="77777777" w:rsidR="000E207A" w:rsidRDefault="000E207A" w:rsidP="000E207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an</w:t>
      </w:r>
      <w:proofErr w:type="spellEnd"/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4716F2D0" w14:textId="77777777" w:rsidR="000E207A" w:rsidRDefault="000E207A" w:rsidP="000E207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566DEE20" w14:textId="77777777" w:rsidR="000E207A" w:rsidRDefault="000E207A" w:rsidP="000E207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5255364A" w14:textId="77777777" w:rsidR="000E207A" w:rsidRDefault="000E207A" w:rsidP="000E207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2A10879B" w14:textId="77777777" w:rsidR="000E207A" w:rsidRDefault="000E207A" w:rsidP="000E207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572F0D2A" w14:textId="77777777" w:rsidR="000E207A" w:rsidRDefault="000E207A" w:rsidP="000E207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 xml:space="preserve">data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(AAAA-MM-DD)</w:t>
      </w:r>
    </w:p>
    <w:p w14:paraId="4318E584" w14:textId="77777777" w:rsidR="000E207A" w:rsidRDefault="000E207A" w:rsidP="000E207A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proofErr w:type="spellStart"/>
      <w:r>
        <w:rPr>
          <w:b/>
        </w:rPr>
        <w:t>dateTime</w:t>
      </w:r>
      <w:proofErr w:type="spellEnd"/>
      <w:r>
        <w:rPr>
          <w:b/>
        </w:rPr>
        <w:t xml:space="preserve"> -&gt; </w:t>
      </w:r>
      <w:r>
        <w:rPr>
          <w:bCs/>
        </w:rPr>
        <w:t xml:space="preserve">data/hora no formato XML </w:t>
      </w:r>
      <w:proofErr w:type="spellStart"/>
      <w:r>
        <w:rPr>
          <w:bCs/>
        </w:rPr>
        <w:t>Schema</w:t>
      </w:r>
      <w:proofErr w:type="spellEnd"/>
      <w:r>
        <w:rPr>
          <w:bCs/>
        </w:rPr>
        <w:t xml:space="preserve"> (</w:t>
      </w:r>
      <w:proofErr w:type="spellStart"/>
      <w:r>
        <w:rPr>
          <w:bCs/>
        </w:rPr>
        <w:t>AAAA-MM-DDThh:mm:ss</w:t>
      </w:r>
      <w:proofErr w:type="spellEnd"/>
      <w:r>
        <w:rPr>
          <w:bCs/>
        </w:rPr>
        <w:t>[-</w:t>
      </w:r>
      <w:proofErr w:type="spellStart"/>
      <w:r>
        <w:rPr>
          <w:bCs/>
        </w:rPr>
        <w:t>mm:mm</w:t>
      </w:r>
      <w:proofErr w:type="spellEnd"/>
      <w:r>
        <w:rPr>
          <w:bCs/>
        </w:rPr>
        <w:t>])</w:t>
      </w:r>
    </w:p>
    <w:p w14:paraId="2D29C9F4" w14:textId="77777777" w:rsidR="000E207A" w:rsidRDefault="000E207A" w:rsidP="000E207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6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373556AE" w14:textId="77777777" w:rsidR="000E207A" w:rsidRPr="00FC5BE3" w:rsidRDefault="000E207A" w:rsidP="000E207A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</w:t>
      </w:r>
      <w:proofErr w:type="spellStart"/>
      <w:r w:rsidRPr="00BC2801">
        <w:rPr>
          <w:b/>
          <w:bCs/>
          <w:snapToGrid w:val="0"/>
        </w:rPr>
        <w:t>messageHeader</w:t>
      </w:r>
      <w:proofErr w:type="spellEnd"/>
      <w:r w:rsidRPr="00BC2801">
        <w:rPr>
          <w:b/>
          <w:bCs/>
          <w:snapToGrid w:val="0"/>
        </w:rPr>
        <w:t>&gt;</w:t>
      </w:r>
      <w:r w:rsidRPr="00BC2801">
        <w:t xml:space="preserve"> </w:t>
      </w:r>
    </w:p>
    <w:p w14:paraId="144B1E2A" w14:textId="77777777" w:rsidR="000E207A" w:rsidRPr="00FC5BE3" w:rsidRDefault="000E207A" w:rsidP="000E207A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20D0F9A4" w14:textId="77777777" w:rsidR="000E207A" w:rsidRPr="00FC5BE3" w:rsidRDefault="000E207A" w:rsidP="000E207A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0C05CDE4" w14:textId="77777777" w:rsidR="000E207A" w:rsidRPr="00FC5BE3" w:rsidRDefault="000E207A" w:rsidP="000E207A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 xml:space="preserve">Indica o nível de profundidade de uma </w:t>
      </w:r>
      <w:proofErr w:type="spellStart"/>
      <w:r w:rsidRPr="00FC5BE3">
        <w:t>tag</w:t>
      </w:r>
      <w:proofErr w:type="spellEnd"/>
      <w:r w:rsidRPr="00FC5BE3">
        <w:t>.</w:t>
      </w:r>
    </w:p>
    <w:p w14:paraId="55B857FA" w14:textId="77777777" w:rsidR="000E207A" w:rsidRDefault="000E207A" w:rsidP="000E207A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Pr="5FB83179">
        <w:rPr>
          <w:b/>
          <w:bCs/>
        </w:rPr>
        <w:t>CC426A</w:t>
      </w:r>
      <w:r>
        <w:t>&gt; tem profundidade 1. Os elementos &lt;</w:t>
      </w:r>
      <w:proofErr w:type="spellStart"/>
      <w:r w:rsidRPr="5FB83179">
        <w:rPr>
          <w:b/>
          <w:bCs/>
        </w:rPr>
        <w:t>messageHeader</w:t>
      </w:r>
      <w:proofErr w:type="spellEnd"/>
      <w:r>
        <w:t>&gt; e &lt;</w:t>
      </w:r>
      <w:proofErr w:type="spellStart"/>
      <w:r w:rsidRPr="5FB83179">
        <w:rPr>
          <w:b/>
          <w:bCs/>
        </w:rPr>
        <w:t>ImportOperation</w:t>
      </w:r>
      <w:proofErr w:type="spellEnd"/>
      <w:r>
        <w:t>&gt; tem profundidade 2. O elemento &lt;</w:t>
      </w:r>
      <w:proofErr w:type="spellStart"/>
      <w:r w:rsidRPr="5FB83179">
        <w:rPr>
          <w:b/>
          <w:bCs/>
        </w:rPr>
        <w:t>From</w:t>
      </w:r>
      <w:proofErr w:type="spellEnd"/>
      <w:r>
        <w:t>&gt; (que se encontra dentro do ‘</w:t>
      </w:r>
      <w:proofErr w:type="spellStart"/>
      <w:r w:rsidRPr="5FB83179">
        <w:rPr>
          <w:b/>
          <w:bCs/>
        </w:rPr>
        <w:t>messageHeader</w:t>
      </w:r>
      <w:proofErr w:type="spellEnd"/>
      <w:r>
        <w:t xml:space="preserve">’) tem profundidade 3. </w:t>
      </w:r>
    </w:p>
    <w:bookmarkEnd w:id="6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5"/>
      <w:footerReference w:type="first" r:id="rId26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9972C" w14:textId="77777777" w:rsidR="00D81F67" w:rsidRDefault="00D81F67" w:rsidP="00E91D07">
      <w:pPr>
        <w:spacing w:after="0" w:line="240" w:lineRule="auto"/>
      </w:pPr>
      <w:r>
        <w:separator/>
      </w:r>
    </w:p>
  </w:endnote>
  <w:endnote w:type="continuationSeparator" w:id="0">
    <w:p w14:paraId="59CF73D7" w14:textId="77777777" w:rsidR="00D81F67" w:rsidRDefault="00D81F67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2A9DB6DD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205A6BF1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5479A7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3D1F0A0C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5479A7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4F77589F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1A3B8EBA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92A59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57B4C248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92A59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34960C28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1550B19C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92A59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1230F407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92A59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210F69F9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635D7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635D7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7777777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>
            <w:rPr>
              <w:sz w:val="18"/>
            </w:rPr>
            <w:t>02-02-2023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77777777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>
            <w:rPr>
              <w:sz w:val="18"/>
            </w:rPr>
            <w:t>1.0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28D18BFA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3D09CB28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92A59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5EE2E6D9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92A59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2109B1" w14:paraId="57AFA94B" w14:textId="77777777" w:rsidTr="00CD2421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48043A3" w14:textId="551C6B84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2056B2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2109B1" w14:paraId="5A4A2B7A" w14:textId="77777777" w:rsidTr="00CD2421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FE7D5D" w14:textId="541F52E9" w:rsidR="002109B1" w:rsidRDefault="002109B1" w:rsidP="002109B1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A92A59">
            <w:rPr>
              <w:sz w:val="18"/>
            </w:rPr>
            <w:t>01-12-2023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1C0778" w14:textId="11B30853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A92A59">
            <w:rPr>
              <w:sz w:val="18"/>
            </w:rPr>
            <w:t>1.2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C57404B" w14:textId="77777777" w:rsidR="002109B1" w:rsidRDefault="002109B1" w:rsidP="002109B1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1C5CD" w14:textId="77777777" w:rsidR="00D81F67" w:rsidRDefault="00D81F67" w:rsidP="00E91D07">
      <w:pPr>
        <w:spacing w:after="0" w:line="240" w:lineRule="auto"/>
      </w:pPr>
      <w:r>
        <w:separator/>
      </w:r>
    </w:p>
  </w:footnote>
  <w:footnote w:type="continuationSeparator" w:id="0">
    <w:p w14:paraId="2482001A" w14:textId="77777777" w:rsidR="00D81F67" w:rsidRDefault="00D81F67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1C985B2E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5479A7">
            <w:rPr>
              <w:rFonts w:eastAsia="Adobe Heiti Std R" w:cs="Arial"/>
              <w:color w:val="7F7F7F"/>
            </w:rPr>
            <w:t>Guia XML - Mensagem CC426A v1.2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7DA72FB7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92A59">
      <w:rPr>
        <w:rFonts w:eastAsia="Adobe Heiti Std R" w:cs="Arial"/>
        <w:color w:val="7F7F7F"/>
      </w:rPr>
      <w:t>Guia XML - Mensagem CC426A v1.2</w:t>
    </w:r>
    <w:r w:rsidRPr="006140E6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4E6B92B7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2056B2">
      <w:rPr>
        <w:rFonts w:eastAsia="Adobe Heiti Std R" w:cs="Arial"/>
        <w:color w:val="7F7F7F"/>
      </w:rPr>
      <w:t>Guia XML - Mensagem CC426A v1.2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77777777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>
            <w:rPr>
              <w:rFonts w:eastAsia="Adobe Heiti Std R" w:cs="Arial"/>
              <w:color w:val="7F7F7F"/>
            </w:rPr>
            <w:t>Guia XML - Mensagem CC404A v1.0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77A83158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92A59">
      <w:rPr>
        <w:rFonts w:eastAsia="Adobe Heiti Std R" w:cs="Arial"/>
        <w:color w:val="7F7F7F"/>
      </w:rPr>
      <w:t>Guia XML - Mensagem CC426A v1.2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2FAF8058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A92A59">
      <w:rPr>
        <w:rFonts w:eastAsia="Adobe Heiti Std R" w:cs="Arial"/>
        <w:color w:val="7F7F7F"/>
      </w:rPr>
      <w:t>Guia XML - Mensagem CC426A v1.2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663D6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F9AB7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1AC3E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4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9ECC6F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12850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C2C36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22D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0B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9867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1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2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6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1"/>
  </w:num>
  <w:num w:numId="2" w16cid:durableId="1916090744">
    <w:abstractNumId w:val="14"/>
  </w:num>
  <w:num w:numId="3" w16cid:durableId="407653749">
    <w:abstractNumId w:val="21"/>
  </w:num>
  <w:num w:numId="4" w16cid:durableId="1140926260">
    <w:abstractNumId w:val="14"/>
  </w:num>
  <w:num w:numId="5" w16cid:durableId="1563710658">
    <w:abstractNumId w:val="21"/>
  </w:num>
  <w:num w:numId="6" w16cid:durableId="1221674597">
    <w:abstractNumId w:val="14"/>
  </w:num>
  <w:num w:numId="7" w16cid:durableId="2100249092">
    <w:abstractNumId w:val="17"/>
  </w:num>
  <w:num w:numId="8" w16cid:durableId="1742219413">
    <w:abstractNumId w:val="29"/>
  </w:num>
  <w:num w:numId="9" w16cid:durableId="1752387642">
    <w:abstractNumId w:val="13"/>
  </w:num>
  <w:num w:numId="10" w16cid:durableId="587661404">
    <w:abstractNumId w:val="12"/>
  </w:num>
  <w:num w:numId="11" w16cid:durableId="2115129860">
    <w:abstractNumId w:val="22"/>
  </w:num>
  <w:num w:numId="12" w16cid:durableId="888372608">
    <w:abstractNumId w:val="25"/>
  </w:num>
  <w:num w:numId="13" w16cid:durableId="1377584123">
    <w:abstractNumId w:val="15"/>
  </w:num>
  <w:num w:numId="14" w16cid:durableId="74860010">
    <w:abstractNumId w:val="15"/>
    <w:lvlOverride w:ilvl="0">
      <w:startOverride w:val="1"/>
    </w:lvlOverride>
  </w:num>
  <w:num w:numId="15" w16cid:durableId="348609990">
    <w:abstractNumId w:val="19"/>
  </w:num>
  <w:num w:numId="16" w16cid:durableId="1725443938">
    <w:abstractNumId w:val="27"/>
  </w:num>
  <w:num w:numId="17" w16cid:durableId="1860318410">
    <w:abstractNumId w:val="28"/>
  </w:num>
  <w:num w:numId="18" w16cid:durableId="1075709663">
    <w:abstractNumId w:val="16"/>
  </w:num>
  <w:num w:numId="19" w16cid:durableId="1705590259">
    <w:abstractNumId w:val="19"/>
    <w:lvlOverride w:ilvl="0">
      <w:lvl w:ilvl="0">
        <w:start w:val="1"/>
        <w:numFmt w:val="decimal"/>
        <w:pStyle w:val="Ttulo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19"/>
  </w:num>
  <w:num w:numId="21" w16cid:durableId="1166483133">
    <w:abstractNumId w:val="19"/>
  </w:num>
  <w:num w:numId="22" w16cid:durableId="1475024564">
    <w:abstractNumId w:val="19"/>
    <w:lvlOverride w:ilvl="0">
      <w:lvl w:ilvl="0">
        <w:start w:val="1"/>
        <w:numFmt w:val="decimal"/>
        <w:pStyle w:val="Ttulo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Ttulo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Ttulo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Ttulo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Ttulo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Ttulo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Ttulo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Ttulo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Ttulo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4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8"/>
    <w:lvlOverride w:ilvl="0">
      <w:startOverride w:val="1"/>
    </w:lvlOverride>
  </w:num>
  <w:num w:numId="36" w16cid:durableId="1614701665">
    <w:abstractNumId w:val="20"/>
  </w:num>
  <w:num w:numId="37" w16cid:durableId="852303945">
    <w:abstractNumId w:val="10"/>
  </w:num>
  <w:num w:numId="38" w16cid:durableId="1126774120">
    <w:abstractNumId w:val="11"/>
  </w:num>
  <w:num w:numId="39" w16cid:durableId="3779703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26D68"/>
    <w:rsid w:val="00034080"/>
    <w:rsid w:val="00063BDB"/>
    <w:rsid w:val="00081CEF"/>
    <w:rsid w:val="00082FBF"/>
    <w:rsid w:val="00090B6C"/>
    <w:rsid w:val="000D12ED"/>
    <w:rsid w:val="000D733E"/>
    <w:rsid w:val="000D7F24"/>
    <w:rsid w:val="000E207A"/>
    <w:rsid w:val="00104A87"/>
    <w:rsid w:val="00107319"/>
    <w:rsid w:val="00161C5E"/>
    <w:rsid w:val="001703D5"/>
    <w:rsid w:val="00175FDB"/>
    <w:rsid w:val="0017683D"/>
    <w:rsid w:val="00187135"/>
    <w:rsid w:val="001A7085"/>
    <w:rsid w:val="001E2B12"/>
    <w:rsid w:val="002056B2"/>
    <w:rsid w:val="002109B1"/>
    <w:rsid w:val="00220AE0"/>
    <w:rsid w:val="00230FC6"/>
    <w:rsid w:val="00232923"/>
    <w:rsid w:val="0025085B"/>
    <w:rsid w:val="00257D04"/>
    <w:rsid w:val="00271178"/>
    <w:rsid w:val="00286DAE"/>
    <w:rsid w:val="002A1562"/>
    <w:rsid w:val="002A4F1E"/>
    <w:rsid w:val="002D637F"/>
    <w:rsid w:val="002D7563"/>
    <w:rsid w:val="002E20F9"/>
    <w:rsid w:val="002F22A2"/>
    <w:rsid w:val="0034067C"/>
    <w:rsid w:val="00342441"/>
    <w:rsid w:val="003442B0"/>
    <w:rsid w:val="00351E87"/>
    <w:rsid w:val="003C4F42"/>
    <w:rsid w:val="003C564E"/>
    <w:rsid w:val="003D4069"/>
    <w:rsid w:val="003D514A"/>
    <w:rsid w:val="003E5945"/>
    <w:rsid w:val="0041247B"/>
    <w:rsid w:val="004171EB"/>
    <w:rsid w:val="004176AD"/>
    <w:rsid w:val="004262C1"/>
    <w:rsid w:val="0044052D"/>
    <w:rsid w:val="0044425F"/>
    <w:rsid w:val="004450D3"/>
    <w:rsid w:val="00457A45"/>
    <w:rsid w:val="00495F1C"/>
    <w:rsid w:val="00497C18"/>
    <w:rsid w:val="004A7982"/>
    <w:rsid w:val="004B0153"/>
    <w:rsid w:val="004C52E7"/>
    <w:rsid w:val="004F4431"/>
    <w:rsid w:val="004F7761"/>
    <w:rsid w:val="00500777"/>
    <w:rsid w:val="0051081B"/>
    <w:rsid w:val="00513E7D"/>
    <w:rsid w:val="005479A7"/>
    <w:rsid w:val="00553292"/>
    <w:rsid w:val="00570095"/>
    <w:rsid w:val="00570206"/>
    <w:rsid w:val="005B2467"/>
    <w:rsid w:val="005E7485"/>
    <w:rsid w:val="006140E6"/>
    <w:rsid w:val="00615CE9"/>
    <w:rsid w:val="00631B79"/>
    <w:rsid w:val="00635CF9"/>
    <w:rsid w:val="006369A5"/>
    <w:rsid w:val="00640F66"/>
    <w:rsid w:val="00640F89"/>
    <w:rsid w:val="00651CED"/>
    <w:rsid w:val="0065427D"/>
    <w:rsid w:val="0066157D"/>
    <w:rsid w:val="00675706"/>
    <w:rsid w:val="0068164B"/>
    <w:rsid w:val="00697B6F"/>
    <w:rsid w:val="006A2AFC"/>
    <w:rsid w:val="006B69CA"/>
    <w:rsid w:val="006C6BCD"/>
    <w:rsid w:val="006E3521"/>
    <w:rsid w:val="00701B37"/>
    <w:rsid w:val="00707867"/>
    <w:rsid w:val="00712696"/>
    <w:rsid w:val="00731D11"/>
    <w:rsid w:val="0074050E"/>
    <w:rsid w:val="007460A2"/>
    <w:rsid w:val="007478A9"/>
    <w:rsid w:val="007641CD"/>
    <w:rsid w:val="00767F83"/>
    <w:rsid w:val="00770712"/>
    <w:rsid w:val="00784A66"/>
    <w:rsid w:val="00795F8B"/>
    <w:rsid w:val="007A0EE3"/>
    <w:rsid w:val="007A4664"/>
    <w:rsid w:val="007A4B9F"/>
    <w:rsid w:val="007B53FA"/>
    <w:rsid w:val="007E02DD"/>
    <w:rsid w:val="008125B7"/>
    <w:rsid w:val="008529E5"/>
    <w:rsid w:val="0087216F"/>
    <w:rsid w:val="00872696"/>
    <w:rsid w:val="0088073C"/>
    <w:rsid w:val="008B2301"/>
    <w:rsid w:val="008F04FE"/>
    <w:rsid w:val="00903603"/>
    <w:rsid w:val="00906A17"/>
    <w:rsid w:val="00922025"/>
    <w:rsid w:val="009610C7"/>
    <w:rsid w:val="00967C73"/>
    <w:rsid w:val="009911FD"/>
    <w:rsid w:val="009C281E"/>
    <w:rsid w:val="009D427B"/>
    <w:rsid w:val="009F10B7"/>
    <w:rsid w:val="00A02924"/>
    <w:rsid w:val="00A074F1"/>
    <w:rsid w:val="00A4106B"/>
    <w:rsid w:val="00A432B1"/>
    <w:rsid w:val="00A62A10"/>
    <w:rsid w:val="00A63C0A"/>
    <w:rsid w:val="00A74137"/>
    <w:rsid w:val="00A816BF"/>
    <w:rsid w:val="00A92A59"/>
    <w:rsid w:val="00A9484F"/>
    <w:rsid w:val="00AB77E2"/>
    <w:rsid w:val="00AE5EA5"/>
    <w:rsid w:val="00AE66F6"/>
    <w:rsid w:val="00AF46CA"/>
    <w:rsid w:val="00B00D65"/>
    <w:rsid w:val="00B20755"/>
    <w:rsid w:val="00B25815"/>
    <w:rsid w:val="00B35A7E"/>
    <w:rsid w:val="00B450BB"/>
    <w:rsid w:val="00B50E21"/>
    <w:rsid w:val="00B5325D"/>
    <w:rsid w:val="00B56BD1"/>
    <w:rsid w:val="00B74B66"/>
    <w:rsid w:val="00B82705"/>
    <w:rsid w:val="00B86E26"/>
    <w:rsid w:val="00C10919"/>
    <w:rsid w:val="00C22067"/>
    <w:rsid w:val="00C26966"/>
    <w:rsid w:val="00C46A7C"/>
    <w:rsid w:val="00C674AB"/>
    <w:rsid w:val="00C862CF"/>
    <w:rsid w:val="00C9209D"/>
    <w:rsid w:val="00C96A25"/>
    <w:rsid w:val="00CA3026"/>
    <w:rsid w:val="00CA3771"/>
    <w:rsid w:val="00CB04B7"/>
    <w:rsid w:val="00CB33AA"/>
    <w:rsid w:val="00CC2FE6"/>
    <w:rsid w:val="00CE04BB"/>
    <w:rsid w:val="00CE079E"/>
    <w:rsid w:val="00CE29C5"/>
    <w:rsid w:val="00CF1779"/>
    <w:rsid w:val="00D07F24"/>
    <w:rsid w:val="00D118CC"/>
    <w:rsid w:val="00D138D6"/>
    <w:rsid w:val="00D350F7"/>
    <w:rsid w:val="00D35406"/>
    <w:rsid w:val="00D44340"/>
    <w:rsid w:val="00D77210"/>
    <w:rsid w:val="00D81F67"/>
    <w:rsid w:val="00D9650A"/>
    <w:rsid w:val="00DB2E2B"/>
    <w:rsid w:val="00DB4315"/>
    <w:rsid w:val="00DE6830"/>
    <w:rsid w:val="00E111AA"/>
    <w:rsid w:val="00E25666"/>
    <w:rsid w:val="00E456FA"/>
    <w:rsid w:val="00E7176A"/>
    <w:rsid w:val="00E91D07"/>
    <w:rsid w:val="00EC53D6"/>
    <w:rsid w:val="00F25FEE"/>
    <w:rsid w:val="00F46249"/>
    <w:rsid w:val="00F47A45"/>
    <w:rsid w:val="00F609B3"/>
    <w:rsid w:val="00F61D5F"/>
    <w:rsid w:val="00F635D7"/>
    <w:rsid w:val="00F67034"/>
    <w:rsid w:val="00F71AF3"/>
    <w:rsid w:val="00F921A8"/>
    <w:rsid w:val="00F924B6"/>
    <w:rsid w:val="00FC6288"/>
    <w:rsid w:val="00FF0E0F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iPriority w:val="9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39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uiPriority w:val="9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semiHidden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nhideWhenUsed/>
    <w:rsid w:val="00107319"/>
    <w:pPr>
      <w:spacing w:after="0"/>
      <w:ind w:left="1600"/>
    </w:pPr>
    <w:rPr>
      <w:rFonts w:asciiTheme="minorHAnsi" w:hAnsiTheme="minorHAnsi" w:cs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0" ma:contentTypeDescription="Create a new document." ma:contentTypeScope="" ma:versionID="2cc9e40dc942955c8f9e6bdba96248a6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67b3e0183b0e1acf8e5c377b157b1e15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Props1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82FB41-D86D-4AE0-99EA-AC9F5F5A7064}"/>
</file>

<file path=customXml/itemProps3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1A02C5-FF58-4395-AC2E-22E5E4D2C317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e877b8a4-ea64-4fb7-b92d-da5100631d7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56</TotalTime>
  <Pages>6</Pages>
  <Words>674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Paulo Rato</cp:lastModifiedBy>
  <cp:revision>66</cp:revision>
  <cp:lastPrinted>2018-04-12T08:26:00Z</cp:lastPrinted>
  <dcterms:created xsi:type="dcterms:W3CDTF">2023-02-02T09:29:00Z</dcterms:created>
  <dcterms:modified xsi:type="dcterms:W3CDTF">2023-11-27T16:08:00Z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1.2</vt:lpwstr>
  </property>
  <property fmtid="{D5CDD505-2E9C-101B-9397-08002B2CF9AE}" pid="13" name="data">
    <vt:lpwstr>01-12-2023</vt:lpwstr>
  </property>
  <property fmtid="{D5CDD505-2E9C-101B-9397-08002B2CF9AE}" pid="14" name="NomeManual">
    <vt:lpwstr>Guia XML - Mensagem CC426A v1.2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